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C0AD3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4D1AC3" w:rsidRPr="004D1AC3">
        <w:rPr>
          <w:b/>
          <w:sz w:val="24"/>
          <w:szCs w:val="21"/>
          <w:shd w:val="clear" w:color="auto" w:fill="FFFFFF"/>
        </w:rPr>
        <w:t xml:space="preserve">г. Лениногорск, ул. </w:t>
      </w:r>
      <w:proofErr w:type="spellStart"/>
      <w:r w:rsidR="004D1AC3" w:rsidRPr="004D1AC3">
        <w:rPr>
          <w:b/>
          <w:sz w:val="24"/>
          <w:szCs w:val="21"/>
          <w:shd w:val="clear" w:color="auto" w:fill="FFFFFF"/>
        </w:rPr>
        <w:t>Заварыкина</w:t>
      </w:r>
      <w:proofErr w:type="spellEnd"/>
      <w:r w:rsidR="004D1AC3" w:rsidRPr="004D1AC3">
        <w:rPr>
          <w:b/>
          <w:sz w:val="24"/>
          <w:szCs w:val="21"/>
          <w:shd w:val="clear" w:color="auto" w:fill="FFFFFF"/>
        </w:rPr>
        <w:t>, д. 2А</w:t>
      </w:r>
    </w:p>
    <w:p w:rsidR="00FE23D4" w:rsidRDefault="00FE23D4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90968" w:rsidRPr="00D9096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66650" w:rsidRPr="00F66650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6665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B95AF7" w:rsidRPr="00B95AF7">
        <w:rPr>
          <w:b/>
          <w:sz w:val="24"/>
        </w:rPr>
        <w:t>3 328 612,00</w:t>
      </w:r>
      <w:r w:rsidR="00B95AF7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2B6EC1">
        <w:rPr>
          <w:sz w:val="24"/>
        </w:rPr>
        <w:t>р</w:t>
      </w:r>
      <w:r w:rsidR="00F66650" w:rsidRPr="00F66650">
        <w:rPr>
          <w:sz w:val="24"/>
        </w:rPr>
        <w:t xml:space="preserve">емонт </w:t>
      </w:r>
      <w:r w:rsidR="00FE23D4">
        <w:rPr>
          <w:sz w:val="24"/>
        </w:rPr>
        <w:t>крыши</w:t>
      </w:r>
      <w:r w:rsidR="00F66650" w:rsidRPr="00F66650">
        <w:rPr>
          <w:sz w:val="24"/>
        </w:rPr>
        <w:t xml:space="preserve"> более</w:t>
      </w:r>
      <w:r w:rsidR="00F66650" w:rsidRPr="00F66650">
        <w:rPr>
          <w:b/>
          <w:sz w:val="24"/>
        </w:rPr>
        <w:t xml:space="preserve"> </w:t>
      </w:r>
      <w:r w:rsidR="00B95AF7" w:rsidRPr="00B95AF7">
        <w:rPr>
          <w:b/>
          <w:sz w:val="24"/>
        </w:rPr>
        <w:t>7 138 800,00</w:t>
      </w:r>
      <w:r w:rsidR="00B95AF7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F66650" w:rsidRPr="00F66650">
        <w:rPr>
          <w:sz w:val="24"/>
        </w:rPr>
        <w:t xml:space="preserve">Ремонт внутридомовой </w:t>
      </w:r>
      <w:proofErr w:type="spellStart"/>
      <w:r w:rsidR="00F66650" w:rsidRPr="00F66650">
        <w:rPr>
          <w:sz w:val="24"/>
        </w:rPr>
        <w:t>инж</w:t>
      </w:r>
      <w:proofErr w:type="spellEnd"/>
      <w:r w:rsidR="00F66650" w:rsidRPr="00F66650">
        <w:rPr>
          <w:sz w:val="24"/>
        </w:rPr>
        <w:t xml:space="preserve">. системы </w:t>
      </w:r>
      <w:r w:rsidR="005C0AD3" w:rsidRPr="005C0AD3">
        <w:rPr>
          <w:sz w:val="24"/>
        </w:rPr>
        <w:t>теплоснабжения</w:t>
      </w:r>
      <w:r w:rsidR="005C0AD3">
        <w:rPr>
          <w:sz w:val="24"/>
        </w:rPr>
        <w:t xml:space="preserve"> 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</w:t>
      </w:r>
      <w:r w:rsidR="00B95AF7" w:rsidRPr="00B95AF7">
        <w:rPr>
          <w:b/>
          <w:sz w:val="24"/>
        </w:rPr>
        <w:t>6 084 600,00</w:t>
      </w:r>
      <w:r w:rsidR="00B95AF7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5C0AD3">
        <w:rPr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95AF7" w:rsidRPr="00B95AF7">
        <w:rPr>
          <w:b/>
          <w:bCs/>
          <w:color w:val="000000"/>
          <w:kern w:val="3"/>
          <w:sz w:val="24"/>
          <w:szCs w:val="24"/>
          <w:lang w:eastAsia="zh-CN" w:bidi="hi-IN"/>
        </w:rPr>
        <w:t>877 600,60</w:t>
      </w:r>
      <w:r w:rsidR="00B95A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95AF7" w:rsidRPr="00B95AF7">
        <w:rPr>
          <w:b/>
          <w:bCs/>
          <w:color w:val="000000"/>
          <w:kern w:val="3"/>
          <w:sz w:val="24"/>
          <w:szCs w:val="24"/>
          <w:lang w:eastAsia="zh-CN" w:bidi="hi-IN"/>
        </w:rPr>
        <w:t>248 280,18</w:t>
      </w:r>
      <w:r w:rsidR="00B95A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0968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F3F80-7B1B-489F-93EB-A96C33E21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29</TotalTime>
  <Pages>1</Pages>
  <Words>319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19</cp:revision>
  <cp:lastPrinted>2023-02-01T06:27:00Z</cp:lastPrinted>
  <dcterms:created xsi:type="dcterms:W3CDTF">2024-06-18T11:16:00Z</dcterms:created>
  <dcterms:modified xsi:type="dcterms:W3CDTF">2024-07-01T11:50:00Z</dcterms:modified>
</cp:coreProperties>
</file>